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 xml:space="preserve">от </w:t>
      </w:r>
      <w:r w:rsidR="005077D1">
        <w:rPr>
          <w:sz w:val="28"/>
          <w:szCs w:val="28"/>
          <w:u w:val="single"/>
        </w:rPr>
        <w:t>14.10.2022</w:t>
      </w:r>
      <w:bookmarkStart w:id="0" w:name="_GoBack"/>
      <w:bookmarkEnd w:id="0"/>
      <w:r w:rsidR="009D1C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№</w:t>
      </w:r>
      <w:r w:rsidR="005077D1">
        <w:rPr>
          <w:sz w:val="28"/>
          <w:szCs w:val="28"/>
        </w:rPr>
        <w:t xml:space="preserve"> </w:t>
      </w:r>
      <w:r w:rsidR="005077D1">
        <w:rPr>
          <w:sz w:val="28"/>
          <w:szCs w:val="28"/>
          <w:u w:val="single"/>
        </w:rPr>
        <w:t>423</w:t>
      </w:r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AA59A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29 999,4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27 856,4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25 323,3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AA59A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29 999,4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27 856,4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25 323,3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03F4" w:rsidP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C24DEA">
              <w:rPr>
                <w:spacing w:val="-24"/>
                <w:sz w:val="20"/>
                <w:szCs w:val="20"/>
              </w:rPr>
              <w:t xml:space="preserve">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AA59A5" w:rsidP="00AA59A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14  537,9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резервного фонда Администрации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AA59A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14 537,9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10 045,3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A59A5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14 049,3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479,8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AA59A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15 461,5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16 788,3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AA59A5" w:rsidP="00F35C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15 461,5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16 788,3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212380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38" w:rsidRDefault="00643B38">
      <w:r>
        <w:separator/>
      </w:r>
    </w:p>
  </w:endnote>
  <w:endnote w:type="continuationSeparator" w:id="0">
    <w:p w:rsidR="00643B38" w:rsidRDefault="0064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C34" w:rsidRDefault="00E27ABC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5C3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35C34" w:rsidRDefault="00F35C3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38" w:rsidRDefault="00643B38">
      <w:r>
        <w:separator/>
      </w:r>
    </w:p>
  </w:footnote>
  <w:footnote w:type="continuationSeparator" w:id="0">
    <w:p w:rsidR="00643B38" w:rsidRDefault="00643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F35C34" w:rsidRDefault="00643B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7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35C34" w:rsidRDefault="00F35C3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1020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367A"/>
    <w:rsid w:val="000A726F"/>
    <w:rsid w:val="000B4002"/>
    <w:rsid w:val="000B5B57"/>
    <w:rsid w:val="000B66C7"/>
    <w:rsid w:val="000C0C09"/>
    <w:rsid w:val="000C2D9B"/>
    <w:rsid w:val="000C430D"/>
    <w:rsid w:val="000C709B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9F9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2380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839F5"/>
    <w:rsid w:val="00391654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AEE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305F"/>
    <w:rsid w:val="005077D1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D761C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3B38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42C6"/>
    <w:rsid w:val="00685DB2"/>
    <w:rsid w:val="006930BF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62229"/>
    <w:rsid w:val="007730B1"/>
    <w:rsid w:val="00782222"/>
    <w:rsid w:val="007936ED"/>
    <w:rsid w:val="00796B66"/>
    <w:rsid w:val="00797DEC"/>
    <w:rsid w:val="007A333A"/>
    <w:rsid w:val="007A369C"/>
    <w:rsid w:val="007A4180"/>
    <w:rsid w:val="007A426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15EB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941CF"/>
    <w:rsid w:val="00AA4938"/>
    <w:rsid w:val="00AA59A5"/>
    <w:rsid w:val="00AA692C"/>
    <w:rsid w:val="00AB015C"/>
    <w:rsid w:val="00AB21C6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33F6"/>
    <w:rsid w:val="00B56C5E"/>
    <w:rsid w:val="00B577C9"/>
    <w:rsid w:val="00B605B4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24DEA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1E04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27ABC"/>
    <w:rsid w:val="00E3132E"/>
    <w:rsid w:val="00E34E8C"/>
    <w:rsid w:val="00E36EA0"/>
    <w:rsid w:val="00E5056F"/>
    <w:rsid w:val="00E532D4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35C34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243D7-A8FA-481D-B36F-01864C02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2022-10-17T11:41:00Z</cp:lastPrinted>
  <dcterms:created xsi:type="dcterms:W3CDTF">2022-10-17T11:41:00Z</dcterms:created>
  <dcterms:modified xsi:type="dcterms:W3CDTF">2022-10-17T11:41:00Z</dcterms:modified>
</cp:coreProperties>
</file>