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 xml:space="preserve">от </w:t>
      </w:r>
      <w:r w:rsidR="003723DA">
        <w:rPr>
          <w:sz w:val="28"/>
          <w:szCs w:val="28"/>
          <w:u w:val="single"/>
        </w:rPr>
        <w:t>09.02.2022</w:t>
      </w:r>
      <w:bookmarkStart w:id="0" w:name="_GoBack"/>
      <w:bookmarkEnd w:id="0"/>
      <w:r w:rsidR="009D1C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№</w:t>
      </w:r>
      <w:r w:rsidR="003723DA">
        <w:rPr>
          <w:sz w:val="28"/>
          <w:szCs w:val="28"/>
        </w:rPr>
        <w:t xml:space="preserve"> </w:t>
      </w:r>
      <w:r w:rsidR="003723DA">
        <w:rPr>
          <w:sz w:val="28"/>
          <w:szCs w:val="28"/>
          <w:u w:val="single"/>
        </w:rPr>
        <w:t>228</w:t>
      </w:r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4B08C3">
      <w:pPr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4B08C3">
      <w:pPr>
        <w:spacing w:line="252" w:lineRule="auto"/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4B08C3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31 529,6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27 856,4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25 323,3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</w:tr>
      <w:tr w:rsidR="00F35C3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31 529,6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27 856,4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25 323,3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25 268,3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03F4" w:rsidP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10 </w:t>
            </w:r>
            <w:r w:rsidR="00C24DEA">
              <w:rPr>
                <w:spacing w:val="-24"/>
                <w:sz w:val="20"/>
                <w:szCs w:val="20"/>
              </w:rPr>
              <w:t xml:space="preserve">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Pr="00F35C34" w:rsidRDefault="00F35C3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50305F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11 013,1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бюджетных ассигнований резервного фонда Администрации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F35C3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F35C34" w:rsidRDefault="00F35C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11 068,1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11 013,1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10 045,3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10 475,2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479,8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488,6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488,6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488,6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AB21C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537,9</w:t>
            </w: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471AEE" w:rsidP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20 461,5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16 788,3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F35C34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F35C3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34" w:rsidRDefault="00F35C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F35C34" w:rsidRDefault="00F35C3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20 461,5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16 788,3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Pr="00F35C34" w:rsidRDefault="00F35C34" w:rsidP="00F35C34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35C34" w:rsidRDefault="00F35C34" w:rsidP="0050305F">
            <w:pPr>
              <w:jc w:val="center"/>
              <w:rPr>
                <w:spacing w:val="-24"/>
              </w:rPr>
            </w:pPr>
            <w:r w:rsidRPr="00F35C34">
              <w:rPr>
                <w:spacing w:val="-24"/>
              </w:rPr>
              <w:t>14 255,2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212380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2EE" w:rsidRDefault="00E502EE">
      <w:r>
        <w:separator/>
      </w:r>
    </w:p>
  </w:endnote>
  <w:endnote w:type="continuationSeparator" w:id="0">
    <w:p w:rsidR="00E502EE" w:rsidRDefault="00E5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C34" w:rsidRDefault="005D761C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5C3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35C34" w:rsidRDefault="00F35C3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2EE" w:rsidRDefault="00E502EE">
      <w:r>
        <w:separator/>
      </w:r>
    </w:p>
  </w:footnote>
  <w:footnote w:type="continuationSeparator" w:id="0">
    <w:p w:rsidR="00E502EE" w:rsidRDefault="00E50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F35C34" w:rsidRDefault="00E502E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3D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35C34" w:rsidRDefault="00F35C3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1020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367A"/>
    <w:rsid w:val="000A726F"/>
    <w:rsid w:val="000B4002"/>
    <w:rsid w:val="000B5B57"/>
    <w:rsid w:val="000B66C7"/>
    <w:rsid w:val="000C0C09"/>
    <w:rsid w:val="000C2D9B"/>
    <w:rsid w:val="000C430D"/>
    <w:rsid w:val="000C709B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9F9"/>
    <w:rsid w:val="00163F5E"/>
    <w:rsid w:val="00164DE2"/>
    <w:rsid w:val="00166BD5"/>
    <w:rsid w:val="001719A0"/>
    <w:rsid w:val="00175610"/>
    <w:rsid w:val="00177554"/>
    <w:rsid w:val="00180A18"/>
    <w:rsid w:val="001833CF"/>
    <w:rsid w:val="001A4C4C"/>
    <w:rsid w:val="001B12E4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2380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37EE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723DA"/>
    <w:rsid w:val="00382701"/>
    <w:rsid w:val="003839F5"/>
    <w:rsid w:val="00391654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AEE"/>
    <w:rsid w:val="00471EAE"/>
    <w:rsid w:val="00472D72"/>
    <w:rsid w:val="00474F3A"/>
    <w:rsid w:val="00480BC7"/>
    <w:rsid w:val="00485829"/>
    <w:rsid w:val="004871AA"/>
    <w:rsid w:val="0049340C"/>
    <w:rsid w:val="004B08C3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305F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56BA4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D761C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42C6"/>
    <w:rsid w:val="00685DB2"/>
    <w:rsid w:val="006930BF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62229"/>
    <w:rsid w:val="007730B1"/>
    <w:rsid w:val="00782222"/>
    <w:rsid w:val="007936ED"/>
    <w:rsid w:val="00796B66"/>
    <w:rsid w:val="00797DEC"/>
    <w:rsid w:val="007A333A"/>
    <w:rsid w:val="007A369C"/>
    <w:rsid w:val="007A4180"/>
    <w:rsid w:val="007A426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15EB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30FC"/>
    <w:rsid w:val="00A67B50"/>
    <w:rsid w:val="00A81DA8"/>
    <w:rsid w:val="00A83225"/>
    <w:rsid w:val="00A84FD2"/>
    <w:rsid w:val="00A941CF"/>
    <w:rsid w:val="00AA4938"/>
    <w:rsid w:val="00AA692C"/>
    <w:rsid w:val="00AB015C"/>
    <w:rsid w:val="00AB21C6"/>
    <w:rsid w:val="00AB4D2F"/>
    <w:rsid w:val="00AD62B4"/>
    <w:rsid w:val="00AD6FDD"/>
    <w:rsid w:val="00AE1818"/>
    <w:rsid w:val="00AE1970"/>
    <w:rsid w:val="00AE2601"/>
    <w:rsid w:val="00AE3232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33F6"/>
    <w:rsid w:val="00B56C5E"/>
    <w:rsid w:val="00B577C9"/>
    <w:rsid w:val="00B605B4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03F4"/>
    <w:rsid w:val="00C24928"/>
    <w:rsid w:val="00C24DEA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1E04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3132E"/>
    <w:rsid w:val="00E34E8C"/>
    <w:rsid w:val="00E36EA0"/>
    <w:rsid w:val="00E502EE"/>
    <w:rsid w:val="00E5056F"/>
    <w:rsid w:val="00E532D4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112B"/>
    <w:rsid w:val="00E86F85"/>
    <w:rsid w:val="00E91850"/>
    <w:rsid w:val="00E94BBE"/>
    <w:rsid w:val="00E95176"/>
    <w:rsid w:val="00E9626F"/>
    <w:rsid w:val="00EB0B41"/>
    <w:rsid w:val="00EB12D2"/>
    <w:rsid w:val="00EB1E36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62D5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35C34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F0C34-0B36-4FEB-A494-6C9BDC305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2022-02-09T13:55:00Z</cp:lastPrinted>
  <dcterms:created xsi:type="dcterms:W3CDTF">2022-02-09T13:55:00Z</dcterms:created>
  <dcterms:modified xsi:type="dcterms:W3CDTF">2022-02-09T13:55:00Z</dcterms:modified>
</cp:coreProperties>
</file>