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1FB" w:rsidRDefault="00C831FB" w:rsidP="00C831FB">
      <w:pPr>
        <w:jc w:val="center"/>
        <w:rPr>
          <w:noProof/>
        </w:rPr>
      </w:pPr>
    </w:p>
    <w:p w:rsidR="00C831FB" w:rsidRDefault="00C831FB" w:rsidP="00C831FB">
      <w:pPr>
        <w:jc w:val="center"/>
        <w:rPr>
          <w:noProof/>
        </w:rPr>
      </w:pPr>
    </w:p>
    <w:p w:rsidR="00C831FB" w:rsidRDefault="00C831FB" w:rsidP="00C831FB">
      <w:pPr>
        <w:jc w:val="center"/>
        <w:rPr>
          <w:noProof/>
        </w:rPr>
      </w:pPr>
    </w:p>
    <w:p w:rsidR="00C831FB" w:rsidRDefault="00C831FB" w:rsidP="00C831FB">
      <w:pPr>
        <w:jc w:val="center"/>
        <w:rPr>
          <w:noProof/>
        </w:rPr>
      </w:pPr>
    </w:p>
    <w:p w:rsidR="00C831FB" w:rsidRDefault="00C831FB" w:rsidP="00C831FB">
      <w:pPr>
        <w:jc w:val="center"/>
        <w:rPr>
          <w:noProof/>
        </w:rPr>
      </w:pPr>
    </w:p>
    <w:p w:rsidR="00C831FB" w:rsidRPr="008920E3" w:rsidRDefault="00C831FB" w:rsidP="00C831FB">
      <w:pPr>
        <w:rPr>
          <w:noProof/>
        </w:rPr>
      </w:pPr>
      <w:r>
        <w:t xml:space="preserve">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541020" cy="789940"/>
            <wp:effectExtent l="1905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1FB" w:rsidRDefault="00C831FB" w:rsidP="00C831FB">
      <w:pPr>
        <w:jc w:val="center"/>
        <w:rPr>
          <w:noProof/>
        </w:rPr>
      </w:pPr>
    </w:p>
    <w:p w:rsidR="00C831FB" w:rsidRDefault="00C831FB" w:rsidP="00C831FB">
      <w:pPr>
        <w:jc w:val="center"/>
        <w:rPr>
          <w:noProof/>
        </w:rPr>
      </w:pPr>
    </w:p>
    <w:p w:rsidR="00C831FB" w:rsidRDefault="00C831FB" w:rsidP="00C831FB">
      <w:pPr>
        <w:jc w:val="center"/>
        <w:rPr>
          <w:noProof/>
        </w:rPr>
      </w:pPr>
    </w:p>
    <w:p w:rsidR="00C831FB" w:rsidRPr="008920E3" w:rsidRDefault="00C831FB" w:rsidP="00C831FB">
      <w:pPr>
        <w:rPr>
          <w:sz w:val="22"/>
        </w:rPr>
      </w:pPr>
      <w:r>
        <w:rPr>
          <w:b/>
          <w:spacing w:val="12"/>
          <w:sz w:val="36"/>
          <w:szCs w:val="36"/>
        </w:rPr>
        <w:t xml:space="preserve">           </w:t>
      </w:r>
      <w:r w:rsidRPr="008920E3">
        <w:rPr>
          <w:b/>
          <w:spacing w:val="12"/>
          <w:sz w:val="36"/>
          <w:szCs w:val="36"/>
        </w:rPr>
        <w:t>АДМИНИСТРАЦИЯ ГОРОДА БАТАЙСКА</w:t>
      </w:r>
    </w:p>
    <w:p w:rsidR="00C831FB" w:rsidRPr="008920E3" w:rsidRDefault="00C831FB" w:rsidP="00C831FB">
      <w:pPr>
        <w:jc w:val="center"/>
        <w:rPr>
          <w:sz w:val="24"/>
        </w:rPr>
      </w:pPr>
    </w:p>
    <w:p w:rsidR="00C831FB" w:rsidRPr="008920E3" w:rsidRDefault="00C831FB" w:rsidP="00C831FB">
      <w:pPr>
        <w:jc w:val="center"/>
        <w:rPr>
          <w:rFonts w:ascii="Calibri" w:hAnsi="Calibri"/>
          <w:b/>
          <w:spacing w:val="20"/>
          <w:sz w:val="28"/>
          <w:szCs w:val="28"/>
        </w:rPr>
      </w:pPr>
      <w:r w:rsidRPr="008920E3">
        <w:rPr>
          <w:b/>
          <w:spacing w:val="20"/>
          <w:sz w:val="28"/>
          <w:szCs w:val="28"/>
        </w:rPr>
        <w:t>ПОСТАНОВЛЕНИЕ</w:t>
      </w:r>
    </w:p>
    <w:p w:rsidR="00C831FB" w:rsidRPr="008920E3" w:rsidRDefault="00C831FB" w:rsidP="00C831FB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8920E3">
        <w:rPr>
          <w:b/>
          <w:sz w:val="28"/>
          <w:szCs w:val="28"/>
        </w:rPr>
        <w:t xml:space="preserve"> </w:t>
      </w:r>
    </w:p>
    <w:p w:rsidR="00845A45" w:rsidRPr="00845A45" w:rsidRDefault="00845A45" w:rsidP="00845A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04</w:t>
      </w:r>
      <w:r w:rsidRPr="00845A45">
        <w:rPr>
          <w:sz w:val="24"/>
          <w:szCs w:val="24"/>
          <w:u w:val="single"/>
        </w:rPr>
        <w:t>.07.2019 г.</w:t>
      </w:r>
      <w:r w:rsidRPr="00845A45">
        <w:rPr>
          <w:sz w:val="24"/>
          <w:szCs w:val="24"/>
        </w:rPr>
        <w:tab/>
        <w:t xml:space="preserve">                                   </w:t>
      </w:r>
      <w:r>
        <w:rPr>
          <w:sz w:val="24"/>
          <w:szCs w:val="24"/>
        </w:rPr>
        <w:t xml:space="preserve">               </w:t>
      </w:r>
      <w:bookmarkStart w:id="0" w:name="_GoBack"/>
      <w:bookmarkEnd w:id="0"/>
      <w:r w:rsidRPr="00845A45">
        <w:rPr>
          <w:sz w:val="24"/>
          <w:szCs w:val="24"/>
        </w:rPr>
        <w:t xml:space="preserve"> №</w:t>
      </w:r>
      <w:r w:rsidRPr="00845A45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109</w:t>
      </w:r>
      <w:r w:rsidRPr="00845A45">
        <w:rPr>
          <w:sz w:val="24"/>
          <w:szCs w:val="24"/>
        </w:rPr>
        <w:t xml:space="preserve"> </w:t>
      </w:r>
      <w:r w:rsidRPr="00845A45">
        <w:rPr>
          <w:sz w:val="24"/>
          <w:szCs w:val="24"/>
        </w:rPr>
        <w:tab/>
        <w:t xml:space="preserve">                                              г.  Батайск</w:t>
      </w:r>
    </w:p>
    <w:p w:rsidR="00C831FB" w:rsidRPr="00BD2C19" w:rsidRDefault="00C831FB" w:rsidP="00C831FB">
      <w:pPr>
        <w:tabs>
          <w:tab w:val="left" w:pos="709"/>
        </w:tabs>
        <w:jc w:val="center"/>
        <w:rPr>
          <w:sz w:val="24"/>
          <w:szCs w:val="24"/>
        </w:rPr>
      </w:pPr>
    </w:p>
    <w:p w:rsidR="00C831FB" w:rsidRPr="008920E3" w:rsidRDefault="00C831FB" w:rsidP="00C831FB">
      <w:pPr>
        <w:jc w:val="center"/>
      </w:pPr>
    </w:p>
    <w:p w:rsidR="00C831FB" w:rsidRPr="008920E3" w:rsidRDefault="00C831FB" w:rsidP="00C831FB">
      <w:pPr>
        <w:rPr>
          <w:sz w:val="24"/>
          <w:szCs w:val="24"/>
        </w:rPr>
      </w:pPr>
    </w:p>
    <w:p w:rsidR="00C831FB" w:rsidRPr="008920E3" w:rsidRDefault="00C831FB" w:rsidP="00C831FB">
      <w:pPr>
        <w:tabs>
          <w:tab w:val="left" w:pos="709"/>
        </w:tabs>
        <w:ind w:right="-24"/>
        <w:jc w:val="both"/>
        <w:rPr>
          <w:sz w:val="24"/>
          <w:szCs w:val="24"/>
        </w:rPr>
      </w:pPr>
      <w:r w:rsidRPr="008920E3">
        <w:rPr>
          <w:sz w:val="24"/>
          <w:szCs w:val="24"/>
        </w:rPr>
        <w:t xml:space="preserve">О внесении изменений в постановление </w:t>
      </w:r>
    </w:p>
    <w:p w:rsidR="00C831FB" w:rsidRPr="008920E3" w:rsidRDefault="00C831FB" w:rsidP="00C831FB">
      <w:pPr>
        <w:ind w:right="-24"/>
        <w:jc w:val="both"/>
        <w:rPr>
          <w:sz w:val="24"/>
          <w:szCs w:val="24"/>
        </w:rPr>
      </w:pPr>
      <w:r w:rsidRPr="008920E3">
        <w:rPr>
          <w:sz w:val="24"/>
          <w:szCs w:val="24"/>
        </w:rPr>
        <w:t>Администрации города Батайска</w:t>
      </w:r>
    </w:p>
    <w:p w:rsidR="00C831FB" w:rsidRPr="008920E3" w:rsidRDefault="00C831FB" w:rsidP="00C831FB">
      <w:pPr>
        <w:ind w:right="-24"/>
        <w:jc w:val="both"/>
        <w:rPr>
          <w:sz w:val="24"/>
          <w:szCs w:val="24"/>
        </w:rPr>
      </w:pPr>
      <w:r w:rsidRPr="008920E3">
        <w:rPr>
          <w:sz w:val="24"/>
          <w:szCs w:val="24"/>
        </w:rPr>
        <w:t xml:space="preserve">от 27.11.2018 № 400                                  </w:t>
      </w:r>
    </w:p>
    <w:p w:rsidR="00C831FB" w:rsidRPr="008920E3" w:rsidRDefault="00C831FB" w:rsidP="00C831FB">
      <w:pPr>
        <w:ind w:right="-24"/>
        <w:jc w:val="both"/>
        <w:rPr>
          <w:sz w:val="24"/>
          <w:szCs w:val="24"/>
        </w:rPr>
      </w:pPr>
    </w:p>
    <w:p w:rsidR="00C831FB" w:rsidRPr="003E5562" w:rsidRDefault="00C831FB" w:rsidP="00C831FB">
      <w:pPr>
        <w:tabs>
          <w:tab w:val="center" w:pos="567"/>
        </w:tabs>
        <w:jc w:val="both"/>
        <w:rPr>
          <w:color w:val="000000" w:themeColor="text1"/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 w:rsidRPr="008920E3">
        <w:rPr>
          <w:sz w:val="24"/>
        </w:rPr>
        <w:t>В со</w:t>
      </w:r>
      <w:r w:rsidRPr="00A02815">
        <w:rPr>
          <w:sz w:val="24"/>
        </w:rPr>
        <w:t>от</w:t>
      </w:r>
      <w:r w:rsidRPr="00A02815">
        <w:rPr>
          <w:sz w:val="24"/>
          <w:szCs w:val="24"/>
        </w:rPr>
        <w:t xml:space="preserve">ветствии </w:t>
      </w:r>
      <w:r w:rsidRPr="003E5562">
        <w:rPr>
          <w:sz w:val="24"/>
          <w:szCs w:val="24"/>
        </w:rPr>
        <w:t>с</w:t>
      </w:r>
      <w:r w:rsidRPr="003E5562">
        <w:rPr>
          <w:color w:val="000000" w:themeColor="text1"/>
          <w:sz w:val="24"/>
          <w:szCs w:val="24"/>
        </w:rPr>
        <w:t xml:space="preserve"> </w:t>
      </w:r>
      <w:r w:rsidR="00844796" w:rsidRPr="003E5562">
        <w:rPr>
          <w:color w:val="000000" w:themeColor="text1"/>
          <w:sz w:val="24"/>
          <w:szCs w:val="24"/>
        </w:rPr>
        <w:fldChar w:fldCharType="begin"/>
      </w:r>
      <w:r w:rsidRPr="003E5562">
        <w:rPr>
          <w:color w:val="000000" w:themeColor="text1"/>
          <w:sz w:val="24"/>
          <w:szCs w:val="24"/>
        </w:rPr>
        <w:instrText xml:space="preserve"> HYPERLINK "http://xn--80aaaabv7aiu0cis8m.xn--p1ai/resheniya/2014-2018.html?download=652%3A312" </w:instrText>
      </w:r>
      <w:r w:rsidR="00844796" w:rsidRPr="003E5562">
        <w:rPr>
          <w:color w:val="000000" w:themeColor="text1"/>
          <w:sz w:val="24"/>
          <w:szCs w:val="24"/>
        </w:rPr>
        <w:fldChar w:fldCharType="separate"/>
      </w:r>
      <w:r w:rsidRPr="003E5562">
        <w:rPr>
          <w:rStyle w:val="ae"/>
          <w:color w:val="000000" w:themeColor="text1"/>
          <w:sz w:val="24"/>
          <w:szCs w:val="24"/>
          <w:u w:val="none"/>
        </w:rPr>
        <w:t xml:space="preserve">решением </w:t>
      </w:r>
      <w:proofErr w:type="spellStart"/>
      <w:r w:rsidRPr="003E5562">
        <w:rPr>
          <w:rStyle w:val="ae"/>
          <w:color w:val="000000" w:themeColor="text1"/>
          <w:sz w:val="24"/>
          <w:szCs w:val="24"/>
          <w:u w:val="none"/>
        </w:rPr>
        <w:t>Батайской</w:t>
      </w:r>
      <w:proofErr w:type="spellEnd"/>
      <w:r w:rsidRPr="003E5562">
        <w:rPr>
          <w:rStyle w:val="ae"/>
          <w:color w:val="000000" w:themeColor="text1"/>
          <w:sz w:val="24"/>
          <w:szCs w:val="24"/>
          <w:u w:val="none"/>
        </w:rPr>
        <w:t xml:space="preserve"> городской Думы от 27.03.2019 №  353              «</w:t>
      </w:r>
      <w:r w:rsidRPr="003E5562">
        <w:rPr>
          <w:color w:val="000000" w:themeColor="text1"/>
          <w:sz w:val="24"/>
          <w:szCs w:val="24"/>
        </w:rPr>
        <w:t xml:space="preserve">О внесении изменений в решение </w:t>
      </w:r>
      <w:proofErr w:type="spellStart"/>
      <w:r w:rsidRPr="003E5562">
        <w:rPr>
          <w:color w:val="000000" w:themeColor="text1"/>
          <w:sz w:val="24"/>
          <w:szCs w:val="24"/>
        </w:rPr>
        <w:t>Батайской</w:t>
      </w:r>
      <w:proofErr w:type="spellEnd"/>
      <w:r w:rsidRPr="003E5562">
        <w:rPr>
          <w:color w:val="000000" w:themeColor="text1"/>
          <w:sz w:val="24"/>
          <w:szCs w:val="24"/>
        </w:rPr>
        <w:t xml:space="preserve"> городской Думы от 28.11.2018 № 312 «О </w:t>
      </w:r>
      <w:proofErr w:type="gramStart"/>
      <w:r w:rsidRPr="003E5562">
        <w:rPr>
          <w:color w:val="000000" w:themeColor="text1"/>
          <w:sz w:val="24"/>
          <w:szCs w:val="24"/>
        </w:rPr>
        <w:t>бюджете</w:t>
      </w:r>
      <w:proofErr w:type="gramEnd"/>
      <w:r w:rsidRPr="003E5562">
        <w:rPr>
          <w:color w:val="000000" w:themeColor="text1"/>
          <w:sz w:val="24"/>
          <w:szCs w:val="24"/>
        </w:rPr>
        <w:t xml:space="preserve"> города Батайска на 2019 год и на плановый период 2020 и 2021 годов»</w:t>
      </w:r>
      <w:r w:rsidRPr="003E5562">
        <w:rPr>
          <w:rStyle w:val="ae"/>
          <w:color w:val="000000" w:themeColor="text1"/>
          <w:sz w:val="24"/>
          <w:szCs w:val="24"/>
          <w:u w:val="none"/>
        </w:rPr>
        <w:t xml:space="preserve">, </w:t>
      </w:r>
      <w:r w:rsidRPr="003E5562">
        <w:rPr>
          <w:color w:val="000000" w:themeColor="text1"/>
          <w:sz w:val="24"/>
          <w:szCs w:val="24"/>
        </w:rPr>
        <w:t>постановлением Администрации города Батайска от 30.10.2018 № 170 «Об утверждении Положения о порядке разработки, реализации и оценки эффективности муниципальных программ города Батайска», руководствуясь Уставом муниципального образования «Город Батайск»</w:t>
      </w:r>
    </w:p>
    <w:p w:rsidR="00C831FB" w:rsidRPr="008920E3" w:rsidRDefault="00C831FB" w:rsidP="00C831FB">
      <w:pPr>
        <w:ind w:firstLine="851"/>
        <w:jc w:val="both"/>
      </w:pPr>
      <w:r w:rsidRPr="003E5562">
        <w:rPr>
          <w:rStyle w:val="ae"/>
          <w:color w:val="000000" w:themeColor="text1"/>
          <w:sz w:val="24"/>
          <w:szCs w:val="24"/>
        </w:rPr>
        <w:t xml:space="preserve">      </w:t>
      </w:r>
      <w:r w:rsidR="00844796" w:rsidRPr="003E5562">
        <w:rPr>
          <w:color w:val="000000" w:themeColor="text1"/>
          <w:sz w:val="24"/>
          <w:szCs w:val="24"/>
        </w:rPr>
        <w:fldChar w:fldCharType="end"/>
      </w:r>
    </w:p>
    <w:p w:rsidR="00C831FB" w:rsidRPr="008920E3" w:rsidRDefault="00C831FB" w:rsidP="00C831FB">
      <w:pPr>
        <w:spacing w:line="276" w:lineRule="auto"/>
        <w:ind w:left="709" w:right="-23"/>
        <w:jc w:val="both"/>
        <w:rPr>
          <w:sz w:val="24"/>
          <w:u w:val="single"/>
        </w:rPr>
      </w:pPr>
    </w:p>
    <w:p w:rsidR="00C831FB" w:rsidRPr="008920E3" w:rsidRDefault="003E5562" w:rsidP="003E5562">
      <w:pPr>
        <w:tabs>
          <w:tab w:val="left" w:pos="709"/>
          <w:tab w:val="left" w:pos="1134"/>
          <w:tab w:val="left" w:pos="2410"/>
        </w:tabs>
        <w:ind w:right="-23"/>
        <w:jc w:val="both"/>
        <w:rPr>
          <w:sz w:val="24"/>
        </w:rPr>
      </w:pPr>
      <w:r>
        <w:rPr>
          <w:sz w:val="24"/>
        </w:rPr>
        <w:t xml:space="preserve">           </w:t>
      </w:r>
      <w:r w:rsidR="00C831FB">
        <w:rPr>
          <w:sz w:val="24"/>
        </w:rPr>
        <w:t xml:space="preserve"> </w:t>
      </w:r>
      <w:r w:rsidR="00C831FB" w:rsidRPr="008920E3">
        <w:rPr>
          <w:sz w:val="24"/>
        </w:rPr>
        <w:t>ПОСТАНОВЛЯЮ:</w:t>
      </w:r>
    </w:p>
    <w:p w:rsidR="00C831FB" w:rsidRPr="008920E3" w:rsidRDefault="00C831FB" w:rsidP="00C831FB">
      <w:pPr>
        <w:tabs>
          <w:tab w:val="left" w:pos="2410"/>
        </w:tabs>
        <w:ind w:right="-23" w:firstLine="709"/>
        <w:jc w:val="both"/>
        <w:rPr>
          <w:sz w:val="24"/>
        </w:rPr>
      </w:pPr>
    </w:p>
    <w:p w:rsidR="00C831FB" w:rsidRPr="00C24EAC" w:rsidRDefault="00C831FB" w:rsidP="00C831FB">
      <w:pPr>
        <w:tabs>
          <w:tab w:val="left" w:pos="0"/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4746">
        <w:rPr>
          <w:sz w:val="24"/>
          <w:szCs w:val="24"/>
        </w:rPr>
        <w:t xml:space="preserve">Внести изменения </w:t>
      </w:r>
      <w:r>
        <w:rPr>
          <w:sz w:val="24"/>
          <w:szCs w:val="24"/>
        </w:rPr>
        <w:t xml:space="preserve">в постановление Администрации города Батайска    от 27.11.2018 № </w:t>
      </w:r>
      <w:r w:rsidRPr="004A3B17">
        <w:rPr>
          <w:sz w:val="24"/>
          <w:szCs w:val="24"/>
        </w:rPr>
        <w:t>400 «Об утверждении муниципальной программы города Батайска «</w:t>
      </w:r>
      <w:r w:rsidRPr="004A3B17">
        <w:rPr>
          <w:kern w:val="2"/>
          <w:sz w:val="24"/>
          <w:szCs w:val="24"/>
          <w:lang w:eastAsia="en-US"/>
        </w:rPr>
        <w:t>Обеспечение доступным и комфортным жильем населения города Батайска» согласно приложению к настоящему постановлению.</w:t>
      </w:r>
    </w:p>
    <w:p w:rsidR="00C831FB" w:rsidRDefault="00C831FB" w:rsidP="00C831FB">
      <w:pPr>
        <w:tabs>
          <w:tab w:val="left" w:pos="0"/>
          <w:tab w:val="left" w:pos="567"/>
          <w:tab w:val="left" w:pos="709"/>
          <w:tab w:val="left" w:pos="993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силу со дня его официального опубликования.</w:t>
      </w:r>
    </w:p>
    <w:p w:rsidR="00C831FB" w:rsidRDefault="00C831FB" w:rsidP="00C831F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 Настоящее    постановление   подлежит    включению   в    регистр   муниципальных нормативных  правовых актов Ростовской области.</w:t>
      </w:r>
    </w:p>
    <w:p w:rsidR="00C831FB" w:rsidRDefault="00C831FB" w:rsidP="00C831F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>Контроль   за</w:t>
      </w:r>
      <w:proofErr w:type="gramEnd"/>
      <w:r>
        <w:rPr>
          <w:sz w:val="24"/>
          <w:szCs w:val="24"/>
        </w:rPr>
        <w:t xml:space="preserve">  выполнением  настоящего   постановления  возложить на заместителя главы   Администрации  города   Батайска   по   территориальному развитию и строительству             Андреева О.В.</w:t>
      </w:r>
    </w:p>
    <w:p w:rsidR="00C831FB" w:rsidRDefault="00C831FB" w:rsidP="00C831FB">
      <w:pPr>
        <w:tabs>
          <w:tab w:val="left" w:pos="0"/>
          <w:tab w:val="left" w:pos="567"/>
          <w:tab w:val="left" w:pos="851"/>
          <w:tab w:val="left" w:pos="1134"/>
        </w:tabs>
        <w:jc w:val="both"/>
        <w:rPr>
          <w:kern w:val="2"/>
          <w:sz w:val="24"/>
          <w:szCs w:val="24"/>
          <w:lang w:eastAsia="en-US"/>
        </w:rPr>
      </w:pPr>
    </w:p>
    <w:p w:rsidR="00C831FB" w:rsidRDefault="00C831FB" w:rsidP="00C831FB">
      <w:pPr>
        <w:tabs>
          <w:tab w:val="left" w:pos="0"/>
          <w:tab w:val="left" w:pos="567"/>
        </w:tabs>
        <w:jc w:val="both"/>
        <w:rPr>
          <w:kern w:val="2"/>
          <w:sz w:val="24"/>
          <w:szCs w:val="24"/>
          <w:lang w:eastAsia="en-US"/>
        </w:rPr>
      </w:pPr>
    </w:p>
    <w:p w:rsidR="00C831FB" w:rsidRPr="0031147E" w:rsidRDefault="00C831FB" w:rsidP="00C831FB">
      <w:pPr>
        <w:tabs>
          <w:tab w:val="center" w:pos="0"/>
        </w:tabs>
        <w:rPr>
          <w:rFonts w:eastAsia="Calibri"/>
          <w:sz w:val="24"/>
          <w:szCs w:val="24"/>
        </w:rPr>
      </w:pPr>
      <w:proofErr w:type="spellStart"/>
      <w:r>
        <w:rPr>
          <w:rFonts w:eastAsia="Calibri"/>
          <w:sz w:val="24"/>
          <w:szCs w:val="24"/>
        </w:rPr>
        <w:t>И.о</w:t>
      </w:r>
      <w:proofErr w:type="spellEnd"/>
      <w:r>
        <w:rPr>
          <w:rFonts w:eastAsia="Calibri"/>
          <w:sz w:val="24"/>
          <w:szCs w:val="24"/>
        </w:rPr>
        <w:t>. главы А</w:t>
      </w:r>
      <w:r w:rsidRPr="0031147E">
        <w:rPr>
          <w:rFonts w:eastAsia="Calibri"/>
          <w:sz w:val="24"/>
          <w:szCs w:val="24"/>
        </w:rPr>
        <w:t xml:space="preserve">дминистрации </w:t>
      </w:r>
    </w:p>
    <w:p w:rsidR="00C831FB" w:rsidRPr="0031147E" w:rsidRDefault="00C831FB" w:rsidP="00C831FB">
      <w:pPr>
        <w:tabs>
          <w:tab w:val="center" w:pos="0"/>
        </w:tabs>
        <w:rPr>
          <w:rFonts w:eastAsia="Calibri"/>
          <w:sz w:val="24"/>
          <w:szCs w:val="24"/>
        </w:rPr>
      </w:pPr>
      <w:r w:rsidRPr="0031147E">
        <w:rPr>
          <w:rFonts w:eastAsia="Calibri"/>
          <w:sz w:val="24"/>
          <w:szCs w:val="24"/>
        </w:rPr>
        <w:t xml:space="preserve">города Батайска                                                                                                     </w:t>
      </w:r>
      <w:r>
        <w:rPr>
          <w:rFonts w:eastAsia="Calibri"/>
          <w:sz w:val="24"/>
          <w:szCs w:val="24"/>
        </w:rPr>
        <w:t xml:space="preserve">       </w:t>
      </w:r>
      <w:r w:rsidRPr="0031147E">
        <w:rPr>
          <w:rFonts w:eastAsia="Calibri"/>
          <w:sz w:val="24"/>
          <w:szCs w:val="24"/>
        </w:rPr>
        <w:t xml:space="preserve">   </w:t>
      </w:r>
      <w:r>
        <w:rPr>
          <w:rFonts w:eastAsia="Calibri"/>
          <w:sz w:val="24"/>
          <w:szCs w:val="24"/>
        </w:rPr>
        <w:t>А.Н. Вилков</w:t>
      </w:r>
      <w:r w:rsidRPr="0031147E">
        <w:rPr>
          <w:rFonts w:eastAsia="Calibri"/>
          <w:sz w:val="24"/>
          <w:szCs w:val="24"/>
        </w:rPr>
        <w:t xml:space="preserve"> </w:t>
      </w:r>
      <w:r w:rsidRPr="0031147E">
        <w:rPr>
          <w:rFonts w:eastAsia="Calibri"/>
          <w:sz w:val="24"/>
          <w:szCs w:val="24"/>
        </w:rPr>
        <w:tab/>
      </w:r>
    </w:p>
    <w:p w:rsidR="00C831FB" w:rsidRPr="0031147E" w:rsidRDefault="00C831FB" w:rsidP="00C831FB">
      <w:pPr>
        <w:tabs>
          <w:tab w:val="center" w:pos="0"/>
        </w:tabs>
        <w:ind w:firstLine="709"/>
        <w:rPr>
          <w:rFonts w:eastAsia="Calibri"/>
          <w:sz w:val="24"/>
          <w:szCs w:val="24"/>
        </w:rPr>
      </w:pPr>
    </w:p>
    <w:p w:rsidR="00C831FB" w:rsidRPr="0031147E" w:rsidRDefault="00C831FB" w:rsidP="00C831FB">
      <w:pPr>
        <w:rPr>
          <w:sz w:val="24"/>
          <w:szCs w:val="24"/>
        </w:rPr>
      </w:pPr>
      <w:r w:rsidRPr="0031147E">
        <w:rPr>
          <w:sz w:val="24"/>
          <w:szCs w:val="24"/>
        </w:rPr>
        <w:t>Постановление вносит</w:t>
      </w:r>
    </w:p>
    <w:p w:rsidR="00C831FB" w:rsidRPr="0031147E" w:rsidRDefault="00C831FB" w:rsidP="00C831FB">
      <w:pPr>
        <w:rPr>
          <w:sz w:val="24"/>
          <w:szCs w:val="24"/>
        </w:rPr>
      </w:pPr>
      <w:r>
        <w:rPr>
          <w:sz w:val="24"/>
          <w:szCs w:val="24"/>
        </w:rPr>
        <w:t>з</w:t>
      </w:r>
      <w:r w:rsidRPr="0031147E">
        <w:rPr>
          <w:sz w:val="24"/>
          <w:szCs w:val="24"/>
        </w:rPr>
        <w:t xml:space="preserve">аместитель главы Администрации </w:t>
      </w:r>
    </w:p>
    <w:p w:rsidR="00C831FB" w:rsidRPr="0031147E" w:rsidRDefault="00C831FB" w:rsidP="00C831FB">
      <w:pPr>
        <w:rPr>
          <w:sz w:val="24"/>
          <w:szCs w:val="24"/>
        </w:rPr>
      </w:pPr>
      <w:r w:rsidRPr="0031147E">
        <w:rPr>
          <w:sz w:val="24"/>
          <w:szCs w:val="24"/>
        </w:rPr>
        <w:t xml:space="preserve">города Батайска по </w:t>
      </w:r>
      <w:proofErr w:type="gramStart"/>
      <w:r w:rsidRPr="0031147E">
        <w:rPr>
          <w:sz w:val="24"/>
          <w:szCs w:val="24"/>
        </w:rPr>
        <w:t>территориальному</w:t>
      </w:r>
      <w:proofErr w:type="gramEnd"/>
      <w:r w:rsidRPr="0031147E">
        <w:rPr>
          <w:sz w:val="24"/>
          <w:szCs w:val="24"/>
        </w:rPr>
        <w:t xml:space="preserve"> </w:t>
      </w:r>
    </w:p>
    <w:p w:rsidR="001C6856" w:rsidRPr="00C831FB" w:rsidRDefault="00C831FB" w:rsidP="00C831FB">
      <w:pPr>
        <w:rPr>
          <w:szCs w:val="24"/>
        </w:rPr>
      </w:pPr>
      <w:r w:rsidRPr="0031147E">
        <w:rPr>
          <w:sz w:val="24"/>
          <w:szCs w:val="24"/>
        </w:rPr>
        <w:t>развитию и строительству</w:t>
      </w:r>
    </w:p>
    <w:sectPr w:rsidR="001C6856" w:rsidRPr="00C831FB" w:rsidSect="00C831FB">
      <w:pgSz w:w="11907" w:h="16840"/>
      <w:pgMar w:top="142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57" w:rsidRDefault="00783D57">
      <w:r>
        <w:separator/>
      </w:r>
    </w:p>
  </w:endnote>
  <w:endnote w:type="continuationSeparator" w:id="0">
    <w:p w:rsidR="00783D57" w:rsidRDefault="0078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57" w:rsidRDefault="00783D57">
      <w:r>
        <w:separator/>
      </w:r>
    </w:p>
  </w:footnote>
  <w:footnote w:type="continuationSeparator" w:id="0">
    <w:p w:rsidR="00783D57" w:rsidRDefault="00783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2BD9"/>
    <w:multiLevelType w:val="hybridMultilevel"/>
    <w:tmpl w:val="E7F68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3735369C"/>
    <w:multiLevelType w:val="hybridMultilevel"/>
    <w:tmpl w:val="83AE2A7E"/>
    <w:lvl w:ilvl="0" w:tplc="2F2860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0E0B71"/>
    <w:multiLevelType w:val="multilevel"/>
    <w:tmpl w:val="1CE4A06A"/>
    <w:lvl w:ilvl="0"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cs="Times New Roman" w:hint="default"/>
        <w:b w:val="0"/>
        <w:color w:val="auto"/>
        <w:sz w:val="24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4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activeWritingStyle w:appName="MSWord" w:lang="ru-RU" w:vendorID="1" w:dllVersion="512" w:checkStyle="1"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0A3"/>
    <w:rsid w:val="0000051D"/>
    <w:rsid w:val="00000EC7"/>
    <w:rsid w:val="0000347C"/>
    <w:rsid w:val="000063B0"/>
    <w:rsid w:val="00010166"/>
    <w:rsid w:val="0001088C"/>
    <w:rsid w:val="000137D5"/>
    <w:rsid w:val="000142AE"/>
    <w:rsid w:val="000168FD"/>
    <w:rsid w:val="00047851"/>
    <w:rsid w:val="000629BE"/>
    <w:rsid w:val="000676CA"/>
    <w:rsid w:val="00080387"/>
    <w:rsid w:val="00082CD9"/>
    <w:rsid w:val="00083153"/>
    <w:rsid w:val="00084814"/>
    <w:rsid w:val="0009580B"/>
    <w:rsid w:val="000A67D8"/>
    <w:rsid w:val="000A7393"/>
    <w:rsid w:val="000B1FC3"/>
    <w:rsid w:val="000D492D"/>
    <w:rsid w:val="000D6F63"/>
    <w:rsid w:val="000D71E0"/>
    <w:rsid w:val="000D7859"/>
    <w:rsid w:val="000D7DC0"/>
    <w:rsid w:val="000E4F62"/>
    <w:rsid w:val="00112CB2"/>
    <w:rsid w:val="001159C3"/>
    <w:rsid w:val="001404E9"/>
    <w:rsid w:val="00143A59"/>
    <w:rsid w:val="00145A96"/>
    <w:rsid w:val="001473DD"/>
    <w:rsid w:val="00153262"/>
    <w:rsid w:val="00153FC7"/>
    <w:rsid w:val="00157577"/>
    <w:rsid w:val="00162661"/>
    <w:rsid w:val="00164FF7"/>
    <w:rsid w:val="001701B2"/>
    <w:rsid w:val="00172A66"/>
    <w:rsid w:val="001A0F38"/>
    <w:rsid w:val="001A4CAA"/>
    <w:rsid w:val="001B6AAE"/>
    <w:rsid w:val="001C1623"/>
    <w:rsid w:val="001C6856"/>
    <w:rsid w:val="001D18EB"/>
    <w:rsid w:val="001D3ED2"/>
    <w:rsid w:val="001E6925"/>
    <w:rsid w:val="001E711A"/>
    <w:rsid w:val="001E7465"/>
    <w:rsid w:val="002004EB"/>
    <w:rsid w:val="0020095F"/>
    <w:rsid w:val="00204529"/>
    <w:rsid w:val="002141FA"/>
    <w:rsid w:val="002237FB"/>
    <w:rsid w:val="0023193C"/>
    <w:rsid w:val="0023667A"/>
    <w:rsid w:val="00244E6A"/>
    <w:rsid w:val="00245B31"/>
    <w:rsid w:val="00252A9C"/>
    <w:rsid w:val="002533B7"/>
    <w:rsid w:val="00253CFF"/>
    <w:rsid w:val="00285472"/>
    <w:rsid w:val="00287A4A"/>
    <w:rsid w:val="00291D98"/>
    <w:rsid w:val="002966DF"/>
    <w:rsid w:val="002973CB"/>
    <w:rsid w:val="002B50F3"/>
    <w:rsid w:val="002C1A39"/>
    <w:rsid w:val="002C4FC3"/>
    <w:rsid w:val="002E4CDB"/>
    <w:rsid w:val="002E6EAB"/>
    <w:rsid w:val="002F61DF"/>
    <w:rsid w:val="00300C2A"/>
    <w:rsid w:val="00303C92"/>
    <w:rsid w:val="00304CBB"/>
    <w:rsid w:val="003114C0"/>
    <w:rsid w:val="00312F8D"/>
    <w:rsid w:val="00322580"/>
    <w:rsid w:val="003242B5"/>
    <w:rsid w:val="00324FDC"/>
    <w:rsid w:val="00325ED6"/>
    <w:rsid w:val="003407F8"/>
    <w:rsid w:val="00341D2D"/>
    <w:rsid w:val="00343AE6"/>
    <w:rsid w:val="00354612"/>
    <w:rsid w:val="00355FC3"/>
    <w:rsid w:val="00371F28"/>
    <w:rsid w:val="00381ABB"/>
    <w:rsid w:val="003B40EC"/>
    <w:rsid w:val="003E47CD"/>
    <w:rsid w:val="003E5562"/>
    <w:rsid w:val="003E6400"/>
    <w:rsid w:val="003F15F7"/>
    <w:rsid w:val="003F2A31"/>
    <w:rsid w:val="004113C0"/>
    <w:rsid w:val="00415D70"/>
    <w:rsid w:val="004178BA"/>
    <w:rsid w:val="00420626"/>
    <w:rsid w:val="00437F9D"/>
    <w:rsid w:val="00443177"/>
    <w:rsid w:val="00455921"/>
    <w:rsid w:val="00457164"/>
    <w:rsid w:val="0046020A"/>
    <w:rsid w:val="004675E3"/>
    <w:rsid w:val="0047205B"/>
    <w:rsid w:val="0047458F"/>
    <w:rsid w:val="004940CC"/>
    <w:rsid w:val="004C23C3"/>
    <w:rsid w:val="004D0132"/>
    <w:rsid w:val="004E3240"/>
    <w:rsid w:val="004F2398"/>
    <w:rsid w:val="004F23CF"/>
    <w:rsid w:val="00511F0F"/>
    <w:rsid w:val="0052496D"/>
    <w:rsid w:val="005356F6"/>
    <w:rsid w:val="0053735E"/>
    <w:rsid w:val="005455B7"/>
    <w:rsid w:val="00554C58"/>
    <w:rsid w:val="0055634F"/>
    <w:rsid w:val="00561B21"/>
    <w:rsid w:val="00562DBD"/>
    <w:rsid w:val="0056774E"/>
    <w:rsid w:val="00585F59"/>
    <w:rsid w:val="00586D2C"/>
    <w:rsid w:val="00595257"/>
    <w:rsid w:val="005B0449"/>
    <w:rsid w:val="005B4294"/>
    <w:rsid w:val="005C55FC"/>
    <w:rsid w:val="005D2432"/>
    <w:rsid w:val="005E251C"/>
    <w:rsid w:val="005E42A8"/>
    <w:rsid w:val="006172F1"/>
    <w:rsid w:val="00621744"/>
    <w:rsid w:val="00623B92"/>
    <w:rsid w:val="00625EF3"/>
    <w:rsid w:val="00630AC1"/>
    <w:rsid w:val="00631DE1"/>
    <w:rsid w:val="00635DD1"/>
    <w:rsid w:val="006367B9"/>
    <w:rsid w:val="006429B3"/>
    <w:rsid w:val="00643F0D"/>
    <w:rsid w:val="006508B4"/>
    <w:rsid w:val="0065592D"/>
    <w:rsid w:val="0066232C"/>
    <w:rsid w:val="00662ADE"/>
    <w:rsid w:val="006630C6"/>
    <w:rsid w:val="006646D5"/>
    <w:rsid w:val="006754CB"/>
    <w:rsid w:val="006806DD"/>
    <w:rsid w:val="00686FC1"/>
    <w:rsid w:val="00690EC7"/>
    <w:rsid w:val="0069477E"/>
    <w:rsid w:val="006A0BD6"/>
    <w:rsid w:val="006A35FB"/>
    <w:rsid w:val="006B1182"/>
    <w:rsid w:val="006C09DF"/>
    <w:rsid w:val="006C11B8"/>
    <w:rsid w:val="006C32E0"/>
    <w:rsid w:val="006D0147"/>
    <w:rsid w:val="006D3C5D"/>
    <w:rsid w:val="006D773D"/>
    <w:rsid w:val="006E2CFA"/>
    <w:rsid w:val="006F2D9A"/>
    <w:rsid w:val="006F49D1"/>
    <w:rsid w:val="006F6AFD"/>
    <w:rsid w:val="00706FB8"/>
    <w:rsid w:val="007161F7"/>
    <w:rsid w:val="00721492"/>
    <w:rsid w:val="00725DF2"/>
    <w:rsid w:val="007360A3"/>
    <w:rsid w:val="00736441"/>
    <w:rsid w:val="007420B9"/>
    <w:rsid w:val="00742A39"/>
    <w:rsid w:val="00751DE2"/>
    <w:rsid w:val="00762158"/>
    <w:rsid w:val="007723FD"/>
    <w:rsid w:val="00783D57"/>
    <w:rsid w:val="007A5CD6"/>
    <w:rsid w:val="007B5BDC"/>
    <w:rsid w:val="007C57C1"/>
    <w:rsid w:val="007D44FE"/>
    <w:rsid w:val="007D45CE"/>
    <w:rsid w:val="007F4DAD"/>
    <w:rsid w:val="00810022"/>
    <w:rsid w:val="0081588D"/>
    <w:rsid w:val="00815BDE"/>
    <w:rsid w:val="008246F5"/>
    <w:rsid w:val="00832888"/>
    <w:rsid w:val="00833C3D"/>
    <w:rsid w:val="00844796"/>
    <w:rsid w:val="00845A45"/>
    <w:rsid w:val="008501F4"/>
    <w:rsid w:val="00852D54"/>
    <w:rsid w:val="00864032"/>
    <w:rsid w:val="00873216"/>
    <w:rsid w:val="008749AE"/>
    <w:rsid w:val="008751DA"/>
    <w:rsid w:val="008777FB"/>
    <w:rsid w:val="00881156"/>
    <w:rsid w:val="008826E7"/>
    <w:rsid w:val="008924A9"/>
    <w:rsid w:val="008A0A6E"/>
    <w:rsid w:val="008A28BF"/>
    <w:rsid w:val="008C023F"/>
    <w:rsid w:val="008C094F"/>
    <w:rsid w:val="008D520B"/>
    <w:rsid w:val="008E547D"/>
    <w:rsid w:val="008E5CD4"/>
    <w:rsid w:val="008F0951"/>
    <w:rsid w:val="009024EC"/>
    <w:rsid w:val="00927F7F"/>
    <w:rsid w:val="00936FBD"/>
    <w:rsid w:val="00937864"/>
    <w:rsid w:val="00943A58"/>
    <w:rsid w:val="00960333"/>
    <w:rsid w:val="00960567"/>
    <w:rsid w:val="00972780"/>
    <w:rsid w:val="00977876"/>
    <w:rsid w:val="00983487"/>
    <w:rsid w:val="009839A8"/>
    <w:rsid w:val="00984C33"/>
    <w:rsid w:val="00990CA2"/>
    <w:rsid w:val="009A41C7"/>
    <w:rsid w:val="009B7104"/>
    <w:rsid w:val="009C4529"/>
    <w:rsid w:val="009C49E8"/>
    <w:rsid w:val="009E1AA5"/>
    <w:rsid w:val="009E4B63"/>
    <w:rsid w:val="009E7F68"/>
    <w:rsid w:val="009F0236"/>
    <w:rsid w:val="009F3C3A"/>
    <w:rsid w:val="009F56EC"/>
    <w:rsid w:val="009F608D"/>
    <w:rsid w:val="00A04EFD"/>
    <w:rsid w:val="00A13879"/>
    <w:rsid w:val="00A23A8A"/>
    <w:rsid w:val="00A26A6A"/>
    <w:rsid w:val="00A27CED"/>
    <w:rsid w:val="00A3175B"/>
    <w:rsid w:val="00A4059B"/>
    <w:rsid w:val="00A40EB2"/>
    <w:rsid w:val="00A439DD"/>
    <w:rsid w:val="00A65A48"/>
    <w:rsid w:val="00A74310"/>
    <w:rsid w:val="00A74347"/>
    <w:rsid w:val="00A747C1"/>
    <w:rsid w:val="00A75AA8"/>
    <w:rsid w:val="00A826D4"/>
    <w:rsid w:val="00A84643"/>
    <w:rsid w:val="00A90789"/>
    <w:rsid w:val="00A9282B"/>
    <w:rsid w:val="00A956B6"/>
    <w:rsid w:val="00AA47A6"/>
    <w:rsid w:val="00AB3B81"/>
    <w:rsid w:val="00AB5230"/>
    <w:rsid w:val="00AB5E30"/>
    <w:rsid w:val="00AC1CDF"/>
    <w:rsid w:val="00AC262B"/>
    <w:rsid w:val="00AC3044"/>
    <w:rsid w:val="00AD7637"/>
    <w:rsid w:val="00AE1DF1"/>
    <w:rsid w:val="00AF3932"/>
    <w:rsid w:val="00AF5E54"/>
    <w:rsid w:val="00B10A09"/>
    <w:rsid w:val="00B13E7D"/>
    <w:rsid w:val="00B21586"/>
    <w:rsid w:val="00B2400C"/>
    <w:rsid w:val="00B25680"/>
    <w:rsid w:val="00B34709"/>
    <w:rsid w:val="00B37CF0"/>
    <w:rsid w:val="00B408FD"/>
    <w:rsid w:val="00B46838"/>
    <w:rsid w:val="00B62123"/>
    <w:rsid w:val="00B675BF"/>
    <w:rsid w:val="00B718D7"/>
    <w:rsid w:val="00B77547"/>
    <w:rsid w:val="00B807F8"/>
    <w:rsid w:val="00BA2369"/>
    <w:rsid w:val="00BB1025"/>
    <w:rsid w:val="00BC3662"/>
    <w:rsid w:val="00BD6261"/>
    <w:rsid w:val="00BE177C"/>
    <w:rsid w:val="00BE28EC"/>
    <w:rsid w:val="00BE6ACE"/>
    <w:rsid w:val="00C0425D"/>
    <w:rsid w:val="00C047E7"/>
    <w:rsid w:val="00C12676"/>
    <w:rsid w:val="00C2217B"/>
    <w:rsid w:val="00C266DC"/>
    <w:rsid w:val="00C53BFC"/>
    <w:rsid w:val="00C64DBD"/>
    <w:rsid w:val="00C82A27"/>
    <w:rsid w:val="00C831FB"/>
    <w:rsid w:val="00C86EEE"/>
    <w:rsid w:val="00CA67F7"/>
    <w:rsid w:val="00CA796C"/>
    <w:rsid w:val="00CB21CA"/>
    <w:rsid w:val="00CC1372"/>
    <w:rsid w:val="00CC61CE"/>
    <w:rsid w:val="00CD6F32"/>
    <w:rsid w:val="00CE0152"/>
    <w:rsid w:val="00CE4029"/>
    <w:rsid w:val="00CE7D91"/>
    <w:rsid w:val="00CF1CDF"/>
    <w:rsid w:val="00CF5839"/>
    <w:rsid w:val="00D01D53"/>
    <w:rsid w:val="00D24849"/>
    <w:rsid w:val="00D30698"/>
    <w:rsid w:val="00D43F93"/>
    <w:rsid w:val="00D4708E"/>
    <w:rsid w:val="00D73505"/>
    <w:rsid w:val="00D73DD7"/>
    <w:rsid w:val="00D95EEE"/>
    <w:rsid w:val="00DA2CE9"/>
    <w:rsid w:val="00DA3C95"/>
    <w:rsid w:val="00DB48C9"/>
    <w:rsid w:val="00DB5EAD"/>
    <w:rsid w:val="00DC59F0"/>
    <w:rsid w:val="00DD5212"/>
    <w:rsid w:val="00DE3B76"/>
    <w:rsid w:val="00DE4E37"/>
    <w:rsid w:val="00DE6DAA"/>
    <w:rsid w:val="00DF0088"/>
    <w:rsid w:val="00E03804"/>
    <w:rsid w:val="00E10E80"/>
    <w:rsid w:val="00E31D53"/>
    <w:rsid w:val="00E3686A"/>
    <w:rsid w:val="00E45879"/>
    <w:rsid w:val="00E540AC"/>
    <w:rsid w:val="00E57FB4"/>
    <w:rsid w:val="00E60471"/>
    <w:rsid w:val="00E6746D"/>
    <w:rsid w:val="00E70DF0"/>
    <w:rsid w:val="00E73C10"/>
    <w:rsid w:val="00E755D3"/>
    <w:rsid w:val="00E7626A"/>
    <w:rsid w:val="00E821EF"/>
    <w:rsid w:val="00E82955"/>
    <w:rsid w:val="00E92DF8"/>
    <w:rsid w:val="00E9396C"/>
    <w:rsid w:val="00E93B93"/>
    <w:rsid w:val="00EC188D"/>
    <w:rsid w:val="00EC5A17"/>
    <w:rsid w:val="00ED3D1E"/>
    <w:rsid w:val="00ED6AE3"/>
    <w:rsid w:val="00ED7471"/>
    <w:rsid w:val="00F06C31"/>
    <w:rsid w:val="00F11555"/>
    <w:rsid w:val="00F14E3B"/>
    <w:rsid w:val="00F22A54"/>
    <w:rsid w:val="00F234BE"/>
    <w:rsid w:val="00F23F6F"/>
    <w:rsid w:val="00F333A7"/>
    <w:rsid w:val="00F45941"/>
    <w:rsid w:val="00F45D4C"/>
    <w:rsid w:val="00F66254"/>
    <w:rsid w:val="00F73BE9"/>
    <w:rsid w:val="00F77055"/>
    <w:rsid w:val="00F80167"/>
    <w:rsid w:val="00F80FAB"/>
    <w:rsid w:val="00F82243"/>
    <w:rsid w:val="00F823CB"/>
    <w:rsid w:val="00F829D8"/>
    <w:rsid w:val="00FD4464"/>
    <w:rsid w:val="00FD75AF"/>
    <w:rsid w:val="00FE0C08"/>
    <w:rsid w:val="00FF4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55"/>
    <w:rPr>
      <w:rFonts w:ascii="Times New Roman" w:hAnsi="Times New Roman"/>
    </w:rPr>
  </w:style>
  <w:style w:type="paragraph" w:styleId="1">
    <w:name w:val="heading 1"/>
    <w:basedOn w:val="a"/>
    <w:next w:val="a"/>
    <w:qFormat/>
    <w:rsid w:val="00F11555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1555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F11555"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sid w:val="00F11555"/>
    <w:pPr>
      <w:spacing w:before="720" w:after="720"/>
      <w:ind w:right="6236"/>
      <w:jc w:val="both"/>
    </w:pPr>
    <w:rPr>
      <w:sz w:val="24"/>
    </w:rPr>
  </w:style>
  <w:style w:type="paragraph" w:customStyle="1" w:styleId="ConsPlusTitle">
    <w:name w:val="ConsPlusTitle"/>
    <w:uiPriority w:val="99"/>
    <w:rsid w:val="007B5BD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05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5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C32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link w:val="aa"/>
    <w:uiPriority w:val="34"/>
    <w:qFormat/>
    <w:rsid w:val="000676CA"/>
    <w:pPr>
      <w:ind w:left="720"/>
      <w:contextualSpacing/>
    </w:pPr>
  </w:style>
  <w:style w:type="character" w:customStyle="1" w:styleId="a4">
    <w:name w:val="Верхний колонтитул Знак"/>
    <w:link w:val="a3"/>
    <w:rsid w:val="001C6856"/>
    <w:rPr>
      <w:rFonts w:ascii="Times New Roman" w:hAnsi="Times New Roman"/>
    </w:rPr>
  </w:style>
  <w:style w:type="character" w:customStyle="1" w:styleId="aa">
    <w:name w:val="Абзац списка Знак"/>
    <w:link w:val="a9"/>
    <w:uiPriority w:val="34"/>
    <w:locked/>
    <w:rsid w:val="001C6856"/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1C68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Абзац списка1"/>
    <w:basedOn w:val="a"/>
    <w:link w:val="ListParagraphChar"/>
    <w:qFormat/>
    <w:rsid w:val="00690E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0"/>
    <w:locked/>
    <w:rsid w:val="00690EC7"/>
    <w:rPr>
      <w:rFonts w:ascii="Calibri" w:hAnsi="Calibri"/>
      <w:sz w:val="22"/>
      <w:szCs w:val="22"/>
      <w:lang w:eastAsia="en-US"/>
    </w:rPr>
  </w:style>
  <w:style w:type="paragraph" w:styleId="ab">
    <w:name w:val="No Spacing"/>
    <w:uiPriority w:val="1"/>
    <w:qFormat/>
    <w:rsid w:val="00C2217B"/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E60471"/>
    <w:pPr>
      <w:spacing w:before="100" w:beforeAutospacing="1" w:after="100" w:afterAutospacing="1"/>
    </w:pPr>
    <w:rPr>
      <w:sz w:val="24"/>
      <w:szCs w:val="24"/>
    </w:rPr>
  </w:style>
  <w:style w:type="paragraph" w:styleId="ad">
    <w:name w:val="Revision"/>
    <w:hidden/>
    <w:uiPriority w:val="99"/>
    <w:semiHidden/>
    <w:rsid w:val="00751DE2"/>
    <w:rPr>
      <w:rFonts w:ascii="Times New Roman" w:hAnsi="Times New Roman"/>
    </w:rPr>
  </w:style>
  <w:style w:type="character" w:styleId="ae">
    <w:name w:val="Hyperlink"/>
    <w:rsid w:val="00C831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55"/>
    <w:rPr>
      <w:rFonts w:ascii="Times New Roman" w:hAnsi="Times New Roman"/>
    </w:rPr>
  </w:style>
  <w:style w:type="paragraph" w:styleId="1">
    <w:name w:val="heading 1"/>
    <w:basedOn w:val="a"/>
    <w:next w:val="a"/>
    <w:qFormat/>
    <w:rsid w:val="00F11555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11555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F11555"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sid w:val="00F11555"/>
    <w:pPr>
      <w:spacing w:before="720" w:after="720"/>
      <w:ind w:right="6236"/>
      <w:jc w:val="both"/>
    </w:pPr>
    <w:rPr>
      <w:sz w:val="24"/>
    </w:rPr>
  </w:style>
  <w:style w:type="paragraph" w:customStyle="1" w:styleId="ConsPlusTitle">
    <w:name w:val="ConsPlusTitle"/>
    <w:uiPriority w:val="99"/>
    <w:rsid w:val="007B5BD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05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5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C32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link w:val="aa"/>
    <w:uiPriority w:val="34"/>
    <w:qFormat/>
    <w:rsid w:val="000676CA"/>
    <w:pPr>
      <w:ind w:left="720"/>
      <w:contextualSpacing/>
    </w:pPr>
  </w:style>
  <w:style w:type="character" w:customStyle="1" w:styleId="a4">
    <w:name w:val="Верхний колонтитул Знак"/>
    <w:link w:val="a3"/>
    <w:rsid w:val="001C6856"/>
    <w:rPr>
      <w:rFonts w:ascii="Times New Roman" w:hAnsi="Times New Roman"/>
    </w:rPr>
  </w:style>
  <w:style w:type="character" w:customStyle="1" w:styleId="aa">
    <w:name w:val="Абзац списка Знак"/>
    <w:link w:val="a9"/>
    <w:uiPriority w:val="34"/>
    <w:locked/>
    <w:rsid w:val="001C6856"/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1C68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Абзац списка1"/>
    <w:basedOn w:val="a"/>
    <w:link w:val="ListParagraphChar"/>
    <w:qFormat/>
    <w:rsid w:val="00690E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0"/>
    <w:locked/>
    <w:rsid w:val="00690EC7"/>
    <w:rPr>
      <w:rFonts w:ascii="Calibri" w:hAnsi="Calibri"/>
      <w:sz w:val="22"/>
      <w:szCs w:val="22"/>
      <w:lang w:eastAsia="en-US"/>
    </w:rPr>
  </w:style>
  <w:style w:type="paragraph" w:styleId="ab">
    <w:name w:val="No Spacing"/>
    <w:uiPriority w:val="1"/>
    <w:qFormat/>
    <w:rsid w:val="00C2217B"/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E60471"/>
    <w:pPr>
      <w:spacing w:before="100" w:beforeAutospacing="1" w:after="100" w:afterAutospacing="1"/>
    </w:pPr>
    <w:rPr>
      <w:sz w:val="24"/>
      <w:szCs w:val="24"/>
    </w:rPr>
  </w:style>
  <w:style w:type="paragraph" w:styleId="ad">
    <w:name w:val="Revision"/>
    <w:hidden/>
    <w:uiPriority w:val="99"/>
    <w:semiHidden/>
    <w:rsid w:val="00751DE2"/>
    <w:rPr>
      <w:rFonts w:ascii="Times New Roman" w:hAnsi="Times New Roman"/>
    </w:rPr>
  </w:style>
  <w:style w:type="character" w:styleId="ae">
    <w:name w:val="Hyperlink"/>
    <w:rsid w:val="00C831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65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36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53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18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295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06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371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7432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3;\Desktop\CopyFlash\Disk2\&#1084;&#1086;&#1080;%20&#1076;&#1086;&#1082;&#1091;&#1084;&#1077;&#1085;&#1090;&#1099;%20&#1089;%20&#1088;&#1072;&#1073;&#1086;&#1090;&#1099;\&#1086;&#1073;&#1097;&#1072;&#1103;%20&#1074;%20&#1089;&#1077;&#1090;&#1080;\&#1055;&#1086;&#1089;&#1090;&#1072;&#1085;&#1086;&#1074;&#1083;&#1077;&#1085;&#1080;&#1077;\&#1055;&#1086;&#1089;&#1090;&#1072;&#1085;&#1086;&#1074;&#1083;&#1077;&#1085;&#1080;&#1103;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FDD7F-6875-438A-BAE1-56D74562B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creator>1</dc:creator>
  <cp:keywords>бланк</cp:keywords>
  <cp:lastModifiedBy>Boiko</cp:lastModifiedBy>
  <cp:revision>2</cp:revision>
  <cp:lastPrinted>2019-03-04T13:38:00Z</cp:lastPrinted>
  <dcterms:created xsi:type="dcterms:W3CDTF">2019-07-24T07:22:00Z</dcterms:created>
  <dcterms:modified xsi:type="dcterms:W3CDTF">2019-07-24T07:22:00Z</dcterms:modified>
</cp:coreProperties>
</file>